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0356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280356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280356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80356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280356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E04D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45А (44А)- ТЖ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C26AAB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E04D26" w:rsidRPr="00E04D26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E04D26" w:rsidRPr="00E04D26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E04D26" w:rsidRPr="00E04D26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E04D26">
        <w:rPr>
          <w:u w:val="single"/>
        </w:rPr>
        <w:t xml:space="preserve"> 45А (44А)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E04D26" w:rsidRPr="00E04D26">
        <w:rPr>
          <w:rStyle w:val="aa"/>
        </w:rPr>
        <w:t xml:space="preserve"> Подсобный рабочий кухни, 2 разряд (Кухонный рабочий)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E04D26" w:rsidRPr="00E04D26">
        <w:rPr>
          <w:rStyle w:val="aa"/>
        </w:rPr>
        <w:t xml:space="preserve"> 13249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C26AA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26AAB" w:rsidRPr="00D31824" w:rsidRDefault="00C26AAB" w:rsidP="00C26AAB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C26AA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26AAB" w:rsidRDefault="00C26AAB" w:rsidP="00C26AAB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C26AAB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C26AAB" w:rsidRDefault="00C26AAB" w:rsidP="00C26AAB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C26AAB" w:rsidRDefault="00C26AAB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C26AAB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C26AAB" w:rsidRPr="00D31824" w:rsidRDefault="00C26AAB" w:rsidP="00C26AAB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26AAB" w:rsidRPr="00D31824" w:rsidRDefault="00C26AAB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28035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280356" w:rsidRPr="00D31824" w:rsidTr="0028035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356" w:rsidRPr="00D31824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80356" w:rsidRPr="00D31824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280356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0356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280356" w:rsidRDefault="00280356" w:rsidP="002803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280356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Кухня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27.</w:t>
            </w:r>
            <w:r w:rsidR="00430CBD"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49.3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280356" w:rsidRPr="00053BE2" w:rsidRDefault="00280356" w:rsidP="009A2D38">
            <w:pPr>
              <w:pStyle w:val="a8"/>
            </w:pPr>
            <w:r>
              <w:t>0.1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E04D26" w:rsidP="005859B9">
      <w:fldSimple w:instr=" DOCVARIABLE operac \* MERGEFORMAT ">
        <w:r w:rsidR="00260B68" w:rsidRPr="00260B68">
          <w:t xml:space="preserve"> Содержит в порядке и чистоте кухонное оборудование и инвентарь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w"/>
            <w:bookmarkEnd w:id="27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1; 0.5; 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50; 100; 101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0.2; 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w"/>
            <w:bookmarkEnd w:id="3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50; 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w"/>
            <w:bookmarkEnd w:id="3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w"/>
            <w:bookmarkEnd w:id="3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w"/>
            <w:bookmarkEnd w:id="4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w"/>
            <w:bookmarkEnd w:id="42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w"/>
            <w:bookmarkEnd w:id="44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w"/>
            <w:bookmarkEnd w:id="45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8" w:name="bm_4_1_w"/>
            <w:bookmarkEnd w:id="48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w"/>
            <w:bookmarkEnd w:id="49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w"/>
            <w:bookmarkEnd w:id="50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w"/>
            <w:bookmarkEnd w:id="51"/>
            <w:r w:rsidRPr="00D31824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430C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430C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430C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430C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C26AAB" w:rsidTr="00C26A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Лобачева Наталья Владиславовна</w:t>
            </w:r>
          </w:p>
        </w:tc>
      </w:tr>
      <w:tr w:rsidR="00842548" w:rsidRPr="00C26AAB" w:rsidTr="00C26AA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C26AAB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26AAB" w:rsidRDefault="00C26AAB" w:rsidP="00A113FF">
            <w:pPr>
              <w:pStyle w:val="a8"/>
            </w:pPr>
            <w:r w:rsidRPr="00C26AAB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C26AAB" w:rsidRDefault="00C26AAB" w:rsidP="00A113FF">
            <w:pPr>
              <w:pStyle w:val="a8"/>
            </w:pPr>
            <w:r w:rsidRPr="00C26AAB">
              <w:t>Богомолов Сергей Алексеевич</w:t>
            </w:r>
          </w:p>
        </w:tc>
      </w:tr>
      <w:tr w:rsidR="00842548" w:rsidRPr="00C26AAB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260B68">
        <w:rPr>
          <w:bCs/>
        </w:rPr>
        <w:fldChar w:fldCharType="begin"/>
      </w:r>
      <w:r w:rsidR="00260B68">
        <w:rPr>
          <w:bCs/>
        </w:rPr>
        <w:instrText xml:space="preserve"> DOCVARIABLE att_zakl \* MERGEFORMAT </w:instrText>
      </w:r>
      <w:r w:rsidR="00260B68">
        <w:rPr>
          <w:bCs/>
        </w:rPr>
        <w:fldChar w:fldCharType="separate"/>
      </w:r>
      <w:r w:rsidR="00430CBD" w:rsidRPr="00430CBD">
        <w:rPr>
          <w:bCs/>
        </w:rPr>
        <w:t>-</w:t>
      </w:r>
      <w:r w:rsidR="00430CBD" w:rsidRPr="00430CBD">
        <w:t xml:space="preserve"> фактический уровень вредного фактора соответствует гигиеническим нормативам;</w:t>
      </w:r>
      <w:r w:rsidR="00260B68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430CBD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4564EA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C26AAB" w:rsidTr="00C26A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C26AAB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C26AAB" w:rsidRDefault="00C26AAB" w:rsidP="00A113FF">
            <w:pPr>
              <w:pStyle w:val="a8"/>
            </w:pPr>
            <w:r w:rsidRPr="00C26AAB">
              <w:t>Пугачева Елена Александровна</w:t>
            </w:r>
          </w:p>
        </w:tc>
      </w:tr>
      <w:tr w:rsidR="00842548" w:rsidRPr="00C26AAB" w:rsidTr="00C26AA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C26AAB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C26AAB" w:rsidRDefault="00C26AAB" w:rsidP="00A113FF">
            <w:pPr>
              <w:pStyle w:val="a8"/>
              <w:rPr>
                <w:b/>
                <w:vertAlign w:val="superscript"/>
              </w:rPr>
            </w:pPr>
            <w:r w:rsidRPr="00C26AAB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356" w:rsidRDefault="00280356" w:rsidP="0076042D">
      <w:pPr>
        <w:pStyle w:val="a9"/>
      </w:pPr>
      <w:r>
        <w:separator/>
      </w:r>
    </w:p>
  </w:endnote>
  <w:endnote w:type="continuationSeparator" w:id="0">
    <w:p w:rsidR="00280356" w:rsidRDefault="0028035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9D" w:rsidRDefault="00424D9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E04D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45А (44А)- ТЖ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564EA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4564EA" w:rsidRPr="004564EA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9D" w:rsidRDefault="00424D9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356" w:rsidRDefault="00280356" w:rsidP="0076042D">
      <w:pPr>
        <w:pStyle w:val="a9"/>
      </w:pPr>
      <w:r>
        <w:separator/>
      </w:r>
    </w:p>
  </w:footnote>
  <w:footnote w:type="continuationSeparator" w:id="0">
    <w:p w:rsidR="00280356" w:rsidRDefault="0028035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9D" w:rsidRDefault="00424D9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9D" w:rsidRDefault="00424D9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9D" w:rsidRDefault="00424D9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2;  44А, 45А (4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hk_smena" w:val="1"/>
    <w:docVar w:name="class" w:val=" 2 "/>
    <w:docVar w:name="close_doc_flag" w:val="0"/>
    <w:docVar w:name="co_classes" w:val=" 2;2;50;2;1;50;0.2;0.5;100;0.1;0.5;100;3;1.5;20; "/>
    <w:docVar w:name="codeok" w:val=" 13249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actor_guid" w:val="FD9B2555DD944F13A5350A6B0DB1FA8F"/>
    <w:docVar w:name="fill_date" w:val="26.11.2020"/>
    <w:docVar w:name="footer_num" w:val="Протокол № 45А (44А)- ТЖ - 2327/2020/СОУТ"/>
    <w:docVar w:name="grid_data" w:val="2;2;50;2;1;50;0.2;0.5;100;0.1;0.5;101;3;1.5;20; "/>
    <w:docVar w:name="grid_data231" w:val="2;50;1;2;50;1;0.2;100;1;0.1;101;1;3;20;1; "/>
    <w:docVar w:name="grid_data31" w:val="10;20;1;15;20;1;25;10;1;25;10;1;35;5;1; "/>
    <w:docVar w:name="grid_data32" w:val="4;100;1;6;100;1;4;50;1;4;50;1;8;20;1; "/>
    <w:docVar w:name="grid_data41" w:val="0.1;10;100;0.2;5;101; "/>
    <w:docVar w:name="grid_data42" w:val="0.5;10;101;1;10;20; "/>
    <w:docVar w:name="grid_data43" w:val="2;10;300;1;10;300;3;10;20;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5А (44А)- ТЖ - 2327/2020/СОУТ"/>
    <w:docVar w:name="num_form" w:val="2"/>
    <w:docVar w:name="oborud" w:val=" Не применяется "/>
    <w:docVar w:name="operac" w:val=" Содержит в порядке и чистоте кухонное оборудование и инвентарь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D81D6268CF8A4148ACB7B5D26087A6BB"/>
    <w:docVar w:name="rm_id" w:val="44"/>
    <w:docVar w:name="rm_name" w:val=" Подсобный рабочий кухни, 2 разряд (Кухонный рабочий) "/>
    <w:docVar w:name="rm_number" w:val=" 45А (44А)"/>
    <w:docVar w:name="sex" w:val="w"/>
    <w:docVar w:name="sex_title" w:val="- женски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32"/>
    <w:docVar w:name="tools" w:val=" Не используются "/>
    <w:docVar w:name="version" w:val="51"/>
  </w:docVars>
  <w:rsids>
    <w:rsidRoot w:val="00280356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60B68"/>
    <w:rsid w:val="00280356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24D9D"/>
    <w:rsid w:val="00430CBD"/>
    <w:rsid w:val="00444410"/>
    <w:rsid w:val="004564EA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76B9"/>
    <w:rsid w:val="00A113FF"/>
    <w:rsid w:val="00A12349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20ED7"/>
    <w:rsid w:val="00C26AAB"/>
    <w:rsid w:val="00C3083C"/>
    <w:rsid w:val="00C42395"/>
    <w:rsid w:val="00CE3307"/>
    <w:rsid w:val="00D31824"/>
    <w:rsid w:val="00D76DF8"/>
    <w:rsid w:val="00DB5302"/>
    <w:rsid w:val="00DD6B1F"/>
    <w:rsid w:val="00E04D26"/>
    <w:rsid w:val="00E124F4"/>
    <w:rsid w:val="00E36337"/>
    <w:rsid w:val="00E732FA"/>
    <w:rsid w:val="00EB72AD"/>
    <w:rsid w:val="00EC37A1"/>
    <w:rsid w:val="00EF3DC4"/>
    <w:rsid w:val="00F42393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D5BA7E6A-A2A6-412F-BB26-6E4E7EFA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2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2020-11-20T09:04:00Z</dcterms:created>
  <dcterms:modified xsi:type="dcterms:W3CDTF">2020-11-26T13:42:00Z</dcterms:modified>
</cp:coreProperties>
</file>